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1B63EC" w14:textId="12DF04F8" w:rsidR="006B2F86" w:rsidRDefault="00A85DFD" w:rsidP="00E71FC3">
      <w:pPr>
        <w:pStyle w:val="NoSpacing"/>
      </w:pPr>
      <w:r>
        <w:rPr>
          <w:u w:val="single"/>
        </w:rPr>
        <w:t>Cecily BOURCHIER</w:t>
      </w:r>
      <w:r>
        <w:t xml:space="preserve">        (fl.1475)</w:t>
      </w:r>
    </w:p>
    <w:p w14:paraId="10CE4941" w14:textId="54DD0E11" w:rsidR="00A85DFD" w:rsidRDefault="00A85DFD" w:rsidP="00E71FC3">
      <w:pPr>
        <w:pStyle w:val="NoSpacing"/>
      </w:pPr>
    </w:p>
    <w:p w14:paraId="3F7178A5" w14:textId="7F2E1CF1" w:rsidR="00A85DFD" w:rsidRDefault="00A85DFD" w:rsidP="00E71FC3">
      <w:pPr>
        <w:pStyle w:val="NoSpacing"/>
      </w:pPr>
    </w:p>
    <w:p w14:paraId="271942F0" w14:textId="5A689C7C" w:rsidR="00A85DFD" w:rsidRDefault="00A85DFD" w:rsidP="00E71FC3">
      <w:pPr>
        <w:pStyle w:val="NoSpacing"/>
      </w:pPr>
      <w:r>
        <w:t xml:space="preserve">Daughter of Sir William </w:t>
      </w:r>
      <w:proofErr w:type="spellStart"/>
      <w:r>
        <w:t>Bourchier</w:t>
      </w:r>
      <w:proofErr w:type="spellEnd"/>
      <w:r>
        <w:t xml:space="preserve">(q.v.).   (C.P. </w:t>
      </w:r>
      <w:proofErr w:type="spellStart"/>
      <w:r>
        <w:t>vol.V</w:t>
      </w:r>
      <w:proofErr w:type="spellEnd"/>
      <w:r>
        <w:t xml:space="preserve"> p.235)</w:t>
      </w:r>
    </w:p>
    <w:p w14:paraId="7A4836E8" w14:textId="02CE0CAC" w:rsidR="00A85DFD" w:rsidRDefault="00A85DFD" w:rsidP="00E71FC3">
      <w:pPr>
        <w:pStyle w:val="NoSpacing"/>
      </w:pPr>
      <w:r>
        <w:t>= Sir John Devereux, 8</w:t>
      </w:r>
      <w:r w:rsidRPr="00A85DFD">
        <w:rPr>
          <w:vertAlign w:val="superscript"/>
        </w:rPr>
        <w:t>th</w:t>
      </w:r>
      <w:r>
        <w:t xml:space="preserve"> Lord Ferrers of </w:t>
      </w:r>
      <w:proofErr w:type="spellStart"/>
      <w:r>
        <w:t>Chartley</w:t>
      </w:r>
      <w:proofErr w:type="spellEnd"/>
      <w:r>
        <w:t>(q.v.).   (ibid.)</w:t>
      </w:r>
    </w:p>
    <w:p w14:paraId="35C8CCBF" w14:textId="4DEB5AE0" w:rsidR="00A85DFD" w:rsidRDefault="00A85DFD" w:rsidP="00E71FC3">
      <w:pPr>
        <w:pStyle w:val="NoSpacing"/>
      </w:pPr>
      <w:r>
        <w:t>Daughter:   Anne = 3 Sir David Owen(q.v.).    (H.P. p.654)</w:t>
      </w:r>
    </w:p>
    <w:p w14:paraId="590A24EE" w14:textId="7537AB54" w:rsidR="00A85DFD" w:rsidRDefault="00A85DFD" w:rsidP="00E71FC3">
      <w:pPr>
        <w:pStyle w:val="NoSpacing"/>
      </w:pPr>
    </w:p>
    <w:p w14:paraId="73B4B2CB" w14:textId="763C0A8E" w:rsidR="00A85DFD" w:rsidRDefault="00A85DFD" w:rsidP="00E71FC3">
      <w:pPr>
        <w:pStyle w:val="NoSpacing"/>
      </w:pPr>
    </w:p>
    <w:p w14:paraId="786DF0AE" w14:textId="2245EA6A" w:rsidR="00A85DFD" w:rsidRPr="00A85DFD" w:rsidRDefault="00A85DFD" w:rsidP="00E71FC3">
      <w:pPr>
        <w:pStyle w:val="NoSpacing"/>
      </w:pPr>
      <w:r>
        <w:t>22 November 2019</w:t>
      </w:r>
      <w:bookmarkStart w:id="0" w:name="_GoBack"/>
      <w:bookmarkEnd w:id="0"/>
    </w:p>
    <w:sectPr w:rsidR="00A85DFD" w:rsidRPr="00A85DF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976EE7" w14:textId="77777777" w:rsidR="00A85DFD" w:rsidRDefault="00A85DFD" w:rsidP="00E71FC3">
      <w:pPr>
        <w:spacing w:after="0" w:line="240" w:lineRule="auto"/>
      </w:pPr>
      <w:r>
        <w:separator/>
      </w:r>
    </w:p>
  </w:endnote>
  <w:endnote w:type="continuationSeparator" w:id="0">
    <w:p w14:paraId="53FF2832" w14:textId="77777777" w:rsidR="00A85DFD" w:rsidRDefault="00A85DF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BDB13D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D55D7B" w14:textId="77777777" w:rsidR="00A85DFD" w:rsidRDefault="00A85DFD" w:rsidP="00E71FC3">
      <w:pPr>
        <w:spacing w:after="0" w:line="240" w:lineRule="auto"/>
      </w:pPr>
      <w:r>
        <w:separator/>
      </w:r>
    </w:p>
  </w:footnote>
  <w:footnote w:type="continuationSeparator" w:id="0">
    <w:p w14:paraId="0D7774B9" w14:textId="77777777" w:rsidR="00A85DFD" w:rsidRDefault="00A85DF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DFD"/>
    <w:rsid w:val="001A7C09"/>
    <w:rsid w:val="00577BD5"/>
    <w:rsid w:val="006A1F77"/>
    <w:rsid w:val="00733BE7"/>
    <w:rsid w:val="00A85DF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5FDA16"/>
  <w15:chartTrackingRefBased/>
  <w15:docId w15:val="{937B1169-3624-4C89-B569-09A1C99AD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6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2019-11-22T20:42:00Z</dcterms:created>
  <dcterms:modified xsi:type="dcterms:W3CDTF">2019-11-22T20:48:00Z</dcterms:modified>
</cp:coreProperties>
</file>